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45" w:rsidRDefault="008F5C45" w:rsidP="0006684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A83CE6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4" o:title=""/>
          </v:shape>
        </w:pict>
      </w:r>
    </w:p>
    <w:p w:rsidR="008F5C45" w:rsidRPr="006E34D9" w:rsidRDefault="008F5C45" w:rsidP="00432712">
      <w:pPr>
        <w:spacing w:before="100" w:beforeAutospacing="1"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E34D9">
        <w:rPr>
          <w:rFonts w:ascii="Times New Roman" w:hAnsi="Times New Roman"/>
          <w:b/>
          <w:bCs/>
          <w:color w:val="000000"/>
          <w:sz w:val="32"/>
          <w:szCs w:val="32"/>
        </w:rPr>
        <w:t>Администрация города Кирсанова</w:t>
      </w:r>
    </w:p>
    <w:p w:rsidR="008F5C45" w:rsidRDefault="008F5C45" w:rsidP="00432712">
      <w:pPr>
        <w:spacing w:after="0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32"/>
          <w:szCs w:val="32"/>
        </w:rPr>
      </w:pPr>
      <w:r w:rsidRPr="006E34D9">
        <w:rPr>
          <w:rFonts w:ascii="Times New Roman" w:hAnsi="Times New Roman"/>
          <w:b/>
          <w:bCs/>
          <w:color w:val="000000"/>
          <w:kern w:val="36"/>
          <w:sz w:val="32"/>
          <w:szCs w:val="32"/>
        </w:rPr>
        <w:t>Тамбовской области</w:t>
      </w:r>
    </w:p>
    <w:p w:rsidR="008F5C45" w:rsidRPr="006E34D9" w:rsidRDefault="008F5C45" w:rsidP="00432712">
      <w:pPr>
        <w:spacing w:after="0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32"/>
          <w:szCs w:val="32"/>
        </w:rPr>
      </w:pPr>
    </w:p>
    <w:p w:rsidR="008F5C45" w:rsidRPr="006E34D9" w:rsidRDefault="008F5C45" w:rsidP="00066843">
      <w:pPr>
        <w:pStyle w:val="Heading2"/>
        <w:rPr>
          <w:sz w:val="48"/>
          <w:szCs w:val="48"/>
        </w:rPr>
      </w:pPr>
      <w:r w:rsidRPr="006E34D9">
        <w:rPr>
          <w:sz w:val="48"/>
          <w:szCs w:val="48"/>
        </w:rPr>
        <w:t>РАСПОРЯЖЕНИЕ</w:t>
      </w:r>
    </w:p>
    <w:p w:rsidR="008F5C45" w:rsidRPr="006E34D9" w:rsidRDefault="008F5C45" w:rsidP="006E34D9">
      <w:pPr>
        <w:spacing w:before="100" w:beforeAutospacing="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F5C45" w:rsidRPr="00432712" w:rsidRDefault="008F5C45" w:rsidP="006E34D9">
      <w:pPr>
        <w:spacing w:before="100" w:beforeAutospacing="1"/>
        <w:rPr>
          <w:rFonts w:ascii="Times New Roman" w:hAnsi="Times New Roman"/>
          <w:color w:val="000000"/>
          <w:sz w:val="28"/>
          <w:szCs w:val="28"/>
        </w:rPr>
      </w:pPr>
      <w:r w:rsidRPr="006E34D9">
        <w:rPr>
          <w:rFonts w:ascii="Times New Roman" w:hAnsi="Times New Roman"/>
          <w:b/>
          <w:bCs/>
          <w:color w:val="000000"/>
          <w:sz w:val="28"/>
          <w:szCs w:val="28"/>
        </w:rPr>
        <w:t xml:space="preserve">« </w:t>
      </w:r>
      <w:r w:rsidRPr="006E34D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6</w:t>
      </w:r>
      <w:r w:rsidRPr="006E34D9">
        <w:rPr>
          <w:rFonts w:ascii="Times New Roman" w:hAnsi="Times New Roman"/>
          <w:b/>
          <w:bCs/>
          <w:color w:val="000000"/>
          <w:sz w:val="28"/>
          <w:szCs w:val="28"/>
        </w:rPr>
        <w:t xml:space="preserve"> »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декабря </w:t>
      </w:r>
      <w:smartTag w:uri="urn:schemas-microsoft-com:office:smarttags" w:element="metricconverter">
        <w:smartTagPr>
          <w:attr w:name="ProductID" w:val="2022 г"/>
        </w:smartTagPr>
        <w:r w:rsidRPr="006E34D9">
          <w:rPr>
            <w:rFonts w:ascii="Times New Roman" w:hAnsi="Times New Roman"/>
            <w:b/>
            <w:bCs/>
            <w:color w:val="000000"/>
            <w:sz w:val="28"/>
            <w:szCs w:val="28"/>
          </w:rPr>
          <w:t>2022 г</w:t>
        </w:r>
      </w:smartTag>
      <w:r w:rsidRPr="006E34D9">
        <w:rPr>
          <w:rFonts w:ascii="Times New Roman" w:hAnsi="Times New Roman"/>
          <w:b/>
          <w:bCs/>
          <w:color w:val="000000"/>
          <w:sz w:val="28"/>
          <w:szCs w:val="28"/>
        </w:rPr>
        <w:t xml:space="preserve">.                   г. Кирсанов                                 № </w:t>
      </w:r>
      <w:r w:rsidRPr="004B35BC">
        <w:rPr>
          <w:rFonts w:ascii="Times New Roman" w:hAnsi="Times New Roman"/>
          <w:bCs/>
          <w:color w:val="000000"/>
          <w:sz w:val="28"/>
          <w:szCs w:val="28"/>
          <w:u w:val="single"/>
        </w:rPr>
        <w:t>342-р</w:t>
      </w:r>
    </w:p>
    <w:p w:rsidR="008F5C45" w:rsidRDefault="008F5C45" w:rsidP="00432712">
      <w:pPr>
        <w:rPr>
          <w:rFonts w:ascii="Times New Roman" w:hAnsi="Times New Roman"/>
          <w:sz w:val="28"/>
          <w:szCs w:val="28"/>
        </w:rPr>
      </w:pPr>
      <w:r w:rsidRPr="00123874">
        <w:rPr>
          <w:rFonts w:ascii="Times New Roman" w:hAnsi="Times New Roman"/>
          <w:b/>
          <w:color w:val="FFFFFF"/>
          <w:sz w:val="28"/>
          <w:szCs w:val="28"/>
        </w:rPr>
        <w:t xml:space="preserve">   № </w:t>
      </w:r>
    </w:p>
    <w:p w:rsidR="008F5C45" w:rsidRPr="004337E0" w:rsidRDefault="008F5C45" w:rsidP="00A476B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6ED0">
        <w:rPr>
          <w:rFonts w:ascii="Times New Roman" w:hAnsi="Times New Roman"/>
          <w:sz w:val="26"/>
          <w:szCs w:val="28"/>
        </w:rPr>
        <w:t xml:space="preserve">О </w:t>
      </w:r>
      <w:r w:rsidRPr="004337E0">
        <w:rPr>
          <w:rFonts w:ascii="Times New Roman" w:hAnsi="Times New Roman"/>
          <w:sz w:val="28"/>
          <w:szCs w:val="28"/>
        </w:rPr>
        <w:t>проведении месячника безопасности на водных объектах города Кирсан</w:t>
      </w:r>
      <w:r>
        <w:rPr>
          <w:rFonts w:ascii="Times New Roman" w:hAnsi="Times New Roman"/>
          <w:sz w:val="28"/>
          <w:szCs w:val="28"/>
        </w:rPr>
        <w:t>ова в зимний период 2022</w:t>
      </w:r>
      <w:r w:rsidRPr="004337E0">
        <w:rPr>
          <w:rFonts w:ascii="Times New Roman" w:hAnsi="Times New Roman"/>
          <w:sz w:val="28"/>
          <w:szCs w:val="28"/>
        </w:rPr>
        <w:t xml:space="preserve"> года</w:t>
      </w:r>
    </w:p>
    <w:p w:rsidR="008F5C45" w:rsidRPr="004337E0" w:rsidRDefault="008F5C45" w:rsidP="00A47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C45" w:rsidRDefault="008F5C45" w:rsidP="0006684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безопасности населения и предупреждения несчастных случаев на водных объектах в зимний период 2022-2023 годов, в соответствии с Федеральным законом от 21.12.1994 №68 –ФЗ «О защите населения и территорий от чрезвычайных ситуаций природного и техногенного характера», распоряжением главы Тамбовской области от 13.12.2022 № 131 « О мерах по обеспечению безопасности людей на водных объектах Тамбовской области в период ледостава 2022-2023 годов» :</w:t>
      </w:r>
    </w:p>
    <w:p w:rsidR="008F5C45" w:rsidRPr="004337E0" w:rsidRDefault="008F5C45" w:rsidP="0006684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337E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Провести с 16.12.2022 по 16.01.2023</w:t>
      </w:r>
      <w:r w:rsidRPr="004337E0">
        <w:rPr>
          <w:rFonts w:ascii="Times New Roman" w:hAnsi="Times New Roman"/>
          <w:sz w:val="28"/>
          <w:szCs w:val="28"/>
        </w:rPr>
        <w:t xml:space="preserve"> месячник безопасности на водных объектах города Кирсанова.</w:t>
      </w:r>
    </w:p>
    <w:p w:rsidR="008F5C45" w:rsidRPr="004337E0" w:rsidRDefault="008F5C45" w:rsidP="0006684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337E0">
        <w:rPr>
          <w:rFonts w:ascii="Times New Roman" w:hAnsi="Times New Roman"/>
          <w:sz w:val="28"/>
          <w:szCs w:val="28"/>
        </w:rPr>
        <w:t xml:space="preserve">2. Утвердить План проведения месячника безопасности на  водных объектах </w:t>
      </w:r>
      <w:r>
        <w:rPr>
          <w:rFonts w:ascii="Times New Roman" w:hAnsi="Times New Roman"/>
          <w:sz w:val="28"/>
          <w:szCs w:val="28"/>
        </w:rPr>
        <w:t xml:space="preserve">на территории города согласно </w:t>
      </w:r>
      <w:r w:rsidRPr="004337E0">
        <w:rPr>
          <w:rFonts w:ascii="Times New Roman" w:hAnsi="Times New Roman"/>
          <w:sz w:val="28"/>
          <w:szCs w:val="28"/>
        </w:rPr>
        <w:t>приложению.</w:t>
      </w:r>
    </w:p>
    <w:p w:rsidR="008F5C45" w:rsidRPr="004337E0" w:rsidRDefault="008F5C45" w:rsidP="00066843">
      <w:pPr>
        <w:pStyle w:val="NormalWeb"/>
        <w:spacing w:before="0" w:beforeAutospacing="0" w:after="0" w:afterAutospacing="0"/>
        <w:ind w:firstLine="540"/>
        <w:jc w:val="both"/>
        <w:rPr>
          <w:color w:val="auto"/>
          <w:sz w:val="28"/>
          <w:szCs w:val="28"/>
        </w:rPr>
      </w:pPr>
      <w:r w:rsidRPr="004337E0">
        <w:rPr>
          <w:sz w:val="28"/>
          <w:szCs w:val="28"/>
        </w:rPr>
        <w:t xml:space="preserve">3. </w:t>
      </w:r>
      <w:r w:rsidRPr="004337E0">
        <w:rPr>
          <w:color w:val="auto"/>
          <w:sz w:val="28"/>
          <w:szCs w:val="28"/>
        </w:rPr>
        <w:t xml:space="preserve">Опубликовать настоящее </w:t>
      </w:r>
      <w:r>
        <w:rPr>
          <w:color w:val="auto"/>
          <w:sz w:val="28"/>
          <w:szCs w:val="28"/>
        </w:rPr>
        <w:t>распоряжение</w:t>
      </w:r>
      <w:r w:rsidRPr="004337E0">
        <w:rPr>
          <w:color w:val="auto"/>
          <w:sz w:val="28"/>
          <w:szCs w:val="28"/>
        </w:rPr>
        <w:t xml:space="preserve"> в периодическом печатном издании «Кирсановский вестник» и на официальном сайте администрации города.</w:t>
      </w:r>
    </w:p>
    <w:p w:rsidR="008F5C45" w:rsidRPr="004337E0" w:rsidRDefault="008F5C45" w:rsidP="00066843">
      <w:pPr>
        <w:pStyle w:val="NormalWeb"/>
        <w:spacing w:before="0" w:beforeAutospacing="0" w:after="0" w:afterAutospacing="0"/>
        <w:ind w:firstLine="540"/>
        <w:jc w:val="both"/>
        <w:rPr>
          <w:color w:val="auto"/>
          <w:sz w:val="28"/>
          <w:szCs w:val="28"/>
        </w:rPr>
      </w:pPr>
      <w:r w:rsidRPr="004337E0">
        <w:rPr>
          <w:color w:val="auto"/>
          <w:sz w:val="28"/>
          <w:szCs w:val="28"/>
        </w:rPr>
        <w:t>4. Рекомендовать территориальному отделу надзорной деятельности и профилактической работы по городу Кирсанову и Кирсановскому району управления надзорной деятельности и профилактической работы Главного управления МЧС</w:t>
      </w:r>
      <w:r>
        <w:rPr>
          <w:color w:val="auto"/>
          <w:sz w:val="28"/>
          <w:szCs w:val="28"/>
        </w:rPr>
        <w:t xml:space="preserve"> России по Тамбовской области (</w:t>
      </w:r>
      <w:r w:rsidRPr="004337E0">
        <w:rPr>
          <w:color w:val="auto"/>
          <w:sz w:val="28"/>
          <w:szCs w:val="28"/>
        </w:rPr>
        <w:t>Поляков</w:t>
      </w:r>
      <w:r>
        <w:rPr>
          <w:color w:val="auto"/>
          <w:sz w:val="28"/>
          <w:szCs w:val="28"/>
        </w:rPr>
        <w:t xml:space="preserve"> Д.С.</w:t>
      </w:r>
      <w:r w:rsidRPr="004337E0">
        <w:rPr>
          <w:color w:val="auto"/>
          <w:sz w:val="28"/>
          <w:szCs w:val="28"/>
        </w:rPr>
        <w:t>) принять участие в реализации Плана.</w:t>
      </w:r>
    </w:p>
    <w:p w:rsidR="008F5C45" w:rsidRDefault="008F5C45" w:rsidP="00066843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337E0">
        <w:rPr>
          <w:rFonts w:ascii="Times New Roman" w:hAnsi="Times New Roman"/>
          <w:sz w:val="28"/>
          <w:szCs w:val="28"/>
        </w:rPr>
        <w:t>5. Контроль за выполнением настоящего распоряжения возложить на заместителя главы администрации города  Н.А.Евсюткину.</w:t>
      </w:r>
    </w:p>
    <w:p w:rsidR="008F5C45" w:rsidRPr="004337E0" w:rsidRDefault="008F5C45" w:rsidP="00DA5B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C45" w:rsidRPr="004337E0" w:rsidRDefault="008F5C45" w:rsidP="00DA5B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C45" w:rsidRDefault="008F5C45" w:rsidP="00154E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4337E0">
        <w:rPr>
          <w:rFonts w:ascii="Times New Roman" w:hAnsi="Times New Roman"/>
          <w:sz w:val="28"/>
          <w:szCs w:val="28"/>
        </w:rPr>
        <w:t xml:space="preserve"> города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4337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С.А.Павлов</w:t>
      </w:r>
    </w:p>
    <w:p w:rsidR="008F5C45" w:rsidRDefault="008F5C45" w:rsidP="000668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  <w:t>ПРИЛОЖЕНИЕ</w:t>
      </w:r>
    </w:p>
    <w:p w:rsidR="008F5C45" w:rsidRDefault="008F5C45" w:rsidP="00154E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5C45" w:rsidRDefault="008F5C45" w:rsidP="00066843">
      <w:pPr>
        <w:spacing w:after="0" w:line="240" w:lineRule="auto"/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8F5C45" w:rsidRDefault="008F5C45" w:rsidP="00066843">
      <w:pPr>
        <w:spacing w:after="0" w:line="240" w:lineRule="auto"/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 администрации</w:t>
      </w:r>
    </w:p>
    <w:p w:rsidR="008F5C45" w:rsidRDefault="008F5C45" w:rsidP="00066843">
      <w:pPr>
        <w:spacing w:after="0" w:line="240" w:lineRule="auto"/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Кирсанова</w:t>
      </w:r>
    </w:p>
    <w:p w:rsidR="008F5C45" w:rsidRDefault="008F5C45" w:rsidP="00066843">
      <w:pPr>
        <w:spacing w:after="0" w:line="240" w:lineRule="auto"/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« 16 » </w:t>
      </w:r>
      <w:r w:rsidRPr="004B35BC"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>
        <w:rPr>
          <w:rFonts w:ascii="Times New Roman" w:hAnsi="Times New Roman"/>
          <w:sz w:val="28"/>
          <w:szCs w:val="28"/>
        </w:rPr>
        <w:t xml:space="preserve"> 2022 года № </w:t>
      </w:r>
      <w:r>
        <w:rPr>
          <w:rFonts w:ascii="Times New Roman" w:hAnsi="Times New Roman"/>
          <w:sz w:val="28"/>
          <w:szCs w:val="28"/>
          <w:u w:val="single"/>
        </w:rPr>
        <w:t>342-р</w:t>
      </w:r>
    </w:p>
    <w:p w:rsidR="008F5C45" w:rsidRDefault="008F5C45" w:rsidP="00A476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5C45" w:rsidRDefault="008F5C45" w:rsidP="00A476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8F5C45" w:rsidRDefault="008F5C45" w:rsidP="00A476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месячника безопасности на  водных объектах </w:t>
      </w:r>
    </w:p>
    <w:p w:rsidR="008F5C45" w:rsidRDefault="008F5C45" w:rsidP="00A476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города Кирсанова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926"/>
        <w:gridCol w:w="1680"/>
        <w:gridCol w:w="2799"/>
      </w:tblGrid>
      <w:tr w:rsidR="008F5C45" w:rsidRPr="00AB74F1" w:rsidTr="0087176B">
        <w:trPr>
          <w:trHeight w:val="1144"/>
        </w:trPr>
        <w:tc>
          <w:tcPr>
            <w:tcW w:w="594" w:type="dxa"/>
          </w:tcPr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4F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4F1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926" w:type="dxa"/>
          </w:tcPr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4F1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4F1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4F1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4F1">
              <w:rPr>
                <w:rFonts w:ascii="Times New Roman" w:hAnsi="Times New Roman"/>
                <w:sz w:val="28"/>
                <w:szCs w:val="28"/>
              </w:rPr>
              <w:t xml:space="preserve"> За исполнение</w:t>
            </w:r>
          </w:p>
          <w:p w:rsidR="008F5C45" w:rsidRPr="00AB74F1" w:rsidRDefault="008F5C45" w:rsidP="00A47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C45" w:rsidRPr="00AB74F1" w:rsidTr="00C24092">
        <w:trPr>
          <w:trHeight w:val="1114"/>
        </w:trPr>
        <w:tc>
          <w:tcPr>
            <w:tcW w:w="594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26" w:type="dxa"/>
          </w:tcPr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Организация информирования населения в СМИ о правилах поведения на водных объектах</w:t>
            </w:r>
          </w:p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9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 xml:space="preserve">ТОНД по городу Кирсанову, </w:t>
            </w: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отдел ГО,ЧС и ОБ администрации города</w:t>
            </w:r>
          </w:p>
        </w:tc>
      </w:tr>
      <w:tr w:rsidR="008F5C45" w:rsidRPr="00AB74F1" w:rsidTr="0087176B">
        <w:trPr>
          <w:trHeight w:val="1144"/>
        </w:trPr>
        <w:tc>
          <w:tcPr>
            <w:tcW w:w="594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26" w:type="dxa"/>
          </w:tcPr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Проведение занятий в образовательных учреждениях по мерам б</w:t>
            </w:r>
            <w:r>
              <w:rPr>
                <w:rFonts w:ascii="Times New Roman" w:hAnsi="Times New Roman"/>
                <w:sz w:val="24"/>
                <w:szCs w:val="24"/>
              </w:rPr>
              <w:t>езопасности на льду водоемов</w:t>
            </w: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9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 w:rsidR="008F5C45" w:rsidRPr="00AB74F1" w:rsidTr="0087176B">
        <w:trPr>
          <w:trHeight w:val="1144"/>
        </w:trPr>
        <w:tc>
          <w:tcPr>
            <w:tcW w:w="594" w:type="dxa"/>
          </w:tcPr>
          <w:p w:rsidR="008F5C45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26" w:type="dxa"/>
          </w:tcPr>
          <w:p w:rsidR="008F5C45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 xml:space="preserve">Проведение в общеобразовательных учреждениях в рамках школьного курса </w:t>
            </w:r>
          </w:p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« Основы безопасности жизнедеятельности» информационных уроков по профилактике происшествий на водных объектах области в зимний период</w:t>
            </w:r>
          </w:p>
        </w:tc>
        <w:tc>
          <w:tcPr>
            <w:tcW w:w="1680" w:type="dxa"/>
          </w:tcPr>
          <w:p w:rsidR="008F5C45" w:rsidRPr="00C24092" w:rsidRDefault="008F5C45" w:rsidP="006C6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9" w:type="dxa"/>
          </w:tcPr>
          <w:p w:rsidR="008F5C45" w:rsidRPr="00C24092" w:rsidRDefault="008F5C45" w:rsidP="006C6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 w:rsidR="008F5C45" w:rsidRPr="00AB74F1" w:rsidTr="0087176B">
        <w:trPr>
          <w:trHeight w:val="1144"/>
        </w:trPr>
        <w:tc>
          <w:tcPr>
            <w:tcW w:w="594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6" w:type="dxa"/>
          </w:tcPr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 xml:space="preserve"> аншлагов с информацией о запрете </w:t>
            </w:r>
            <w:r>
              <w:rPr>
                <w:rFonts w:ascii="Times New Roman" w:hAnsi="Times New Roman"/>
                <w:sz w:val="24"/>
                <w:szCs w:val="24"/>
              </w:rPr>
              <w:t>выхода на лед в опасных местах</w:t>
            </w:r>
          </w:p>
        </w:tc>
        <w:tc>
          <w:tcPr>
            <w:tcW w:w="1680" w:type="dxa"/>
          </w:tcPr>
          <w:p w:rsidR="008F5C45" w:rsidRPr="00C24092" w:rsidRDefault="008F5C45" w:rsidP="00960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9" w:type="dxa"/>
          </w:tcPr>
          <w:p w:rsidR="008F5C45" w:rsidRPr="00C24092" w:rsidRDefault="008F5C45" w:rsidP="00960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ГО,ЧС и 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>ОБ администрации города</w:t>
            </w:r>
          </w:p>
        </w:tc>
      </w:tr>
      <w:tr w:rsidR="008F5C45" w:rsidRPr="00AB74F1" w:rsidTr="0087176B">
        <w:trPr>
          <w:trHeight w:val="1144"/>
        </w:trPr>
        <w:tc>
          <w:tcPr>
            <w:tcW w:w="594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6" w:type="dxa"/>
          </w:tcPr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 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>с работни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ками организаций и предприятий 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 xml:space="preserve">о соблюдении мер безопасности при нахождении на водных объектах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зимний 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>период.</w:t>
            </w:r>
          </w:p>
        </w:tc>
        <w:tc>
          <w:tcPr>
            <w:tcW w:w="1680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9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Руководители предприятий и организаций</w:t>
            </w:r>
          </w:p>
        </w:tc>
      </w:tr>
      <w:tr w:rsidR="008F5C45" w:rsidRPr="00AB74F1" w:rsidTr="0087176B">
        <w:trPr>
          <w:trHeight w:val="1144"/>
        </w:trPr>
        <w:tc>
          <w:tcPr>
            <w:tcW w:w="594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26" w:type="dxa"/>
          </w:tcPr>
          <w:p w:rsidR="008F5C45" w:rsidRPr="00C24092" w:rsidRDefault="008F5C45" w:rsidP="00A47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 xml:space="preserve">Размещение В СМИ и на сайте администрации информации по мерам безопасности при нахождении на льду водоемов </w:t>
            </w:r>
          </w:p>
        </w:tc>
        <w:tc>
          <w:tcPr>
            <w:tcW w:w="1680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9" w:type="dxa"/>
          </w:tcPr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ГО,ЧС и </w:t>
            </w:r>
            <w:r w:rsidRPr="00C24092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</w:p>
          <w:p w:rsidR="008F5C45" w:rsidRPr="00C24092" w:rsidRDefault="008F5C45" w:rsidP="00A47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092">
              <w:rPr>
                <w:rFonts w:ascii="Times New Roman" w:hAnsi="Times New Roman"/>
                <w:sz w:val="24"/>
                <w:szCs w:val="24"/>
              </w:rPr>
              <w:t>администрации города</w:t>
            </w:r>
          </w:p>
        </w:tc>
      </w:tr>
    </w:tbl>
    <w:p w:rsidR="008F5C45" w:rsidRDefault="008F5C45"/>
    <w:sectPr w:rsidR="008F5C45" w:rsidSect="00C24092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6B7"/>
    <w:rsid w:val="00000DC6"/>
    <w:rsid w:val="000271CC"/>
    <w:rsid w:val="00066843"/>
    <w:rsid w:val="00095976"/>
    <w:rsid w:val="000B1D88"/>
    <w:rsid w:val="000B554F"/>
    <w:rsid w:val="000C137F"/>
    <w:rsid w:val="000C753F"/>
    <w:rsid w:val="000F6A64"/>
    <w:rsid w:val="00123874"/>
    <w:rsid w:val="001432B0"/>
    <w:rsid w:val="001438BA"/>
    <w:rsid w:val="00154EAC"/>
    <w:rsid w:val="00183B29"/>
    <w:rsid w:val="00193A96"/>
    <w:rsid w:val="00195D33"/>
    <w:rsid w:val="001E44AD"/>
    <w:rsid w:val="001F0EC6"/>
    <w:rsid w:val="00231B74"/>
    <w:rsid w:val="0025776F"/>
    <w:rsid w:val="0028079B"/>
    <w:rsid w:val="002C1F03"/>
    <w:rsid w:val="002E3E61"/>
    <w:rsid w:val="002F6ECB"/>
    <w:rsid w:val="00312B22"/>
    <w:rsid w:val="00324006"/>
    <w:rsid w:val="00381F22"/>
    <w:rsid w:val="003B1D68"/>
    <w:rsid w:val="003D18A1"/>
    <w:rsid w:val="003D402F"/>
    <w:rsid w:val="003D75A1"/>
    <w:rsid w:val="00413D3B"/>
    <w:rsid w:val="00430A5C"/>
    <w:rsid w:val="00432712"/>
    <w:rsid w:val="004337E0"/>
    <w:rsid w:val="0043431B"/>
    <w:rsid w:val="00440F31"/>
    <w:rsid w:val="004A3527"/>
    <w:rsid w:val="004B35BC"/>
    <w:rsid w:val="004D63CA"/>
    <w:rsid w:val="005C452E"/>
    <w:rsid w:val="005E6330"/>
    <w:rsid w:val="005F6344"/>
    <w:rsid w:val="00664E4F"/>
    <w:rsid w:val="006B1D23"/>
    <w:rsid w:val="006C6A46"/>
    <w:rsid w:val="006E34D9"/>
    <w:rsid w:val="0072740E"/>
    <w:rsid w:val="00746302"/>
    <w:rsid w:val="00746947"/>
    <w:rsid w:val="00763E17"/>
    <w:rsid w:val="00767896"/>
    <w:rsid w:val="007D4123"/>
    <w:rsid w:val="008045E8"/>
    <w:rsid w:val="00862A16"/>
    <w:rsid w:val="0087176B"/>
    <w:rsid w:val="008A2865"/>
    <w:rsid w:val="008A2A88"/>
    <w:rsid w:val="008A5B8E"/>
    <w:rsid w:val="008C0522"/>
    <w:rsid w:val="008D2567"/>
    <w:rsid w:val="008E3E96"/>
    <w:rsid w:val="008F5C45"/>
    <w:rsid w:val="009436BD"/>
    <w:rsid w:val="00951735"/>
    <w:rsid w:val="009600B9"/>
    <w:rsid w:val="00960A7A"/>
    <w:rsid w:val="009D41A7"/>
    <w:rsid w:val="009F3F69"/>
    <w:rsid w:val="00A011E8"/>
    <w:rsid w:val="00A04F65"/>
    <w:rsid w:val="00A476B7"/>
    <w:rsid w:val="00A52032"/>
    <w:rsid w:val="00A579AD"/>
    <w:rsid w:val="00A75045"/>
    <w:rsid w:val="00A83CE6"/>
    <w:rsid w:val="00A95474"/>
    <w:rsid w:val="00AA7A87"/>
    <w:rsid w:val="00AA7C83"/>
    <w:rsid w:val="00AB41A1"/>
    <w:rsid w:val="00AB74F1"/>
    <w:rsid w:val="00AC46E6"/>
    <w:rsid w:val="00AD3A4A"/>
    <w:rsid w:val="00AD5D49"/>
    <w:rsid w:val="00AD6ED0"/>
    <w:rsid w:val="00B3305B"/>
    <w:rsid w:val="00BC1F92"/>
    <w:rsid w:val="00BC4B3B"/>
    <w:rsid w:val="00BD02E5"/>
    <w:rsid w:val="00BD04B9"/>
    <w:rsid w:val="00BD2988"/>
    <w:rsid w:val="00BE5322"/>
    <w:rsid w:val="00BF005A"/>
    <w:rsid w:val="00C156E7"/>
    <w:rsid w:val="00C24092"/>
    <w:rsid w:val="00C33776"/>
    <w:rsid w:val="00C67DDA"/>
    <w:rsid w:val="00C75A34"/>
    <w:rsid w:val="00C9157C"/>
    <w:rsid w:val="00CB5395"/>
    <w:rsid w:val="00CC075A"/>
    <w:rsid w:val="00CE4DCF"/>
    <w:rsid w:val="00CF724F"/>
    <w:rsid w:val="00D159F0"/>
    <w:rsid w:val="00DA4314"/>
    <w:rsid w:val="00DA5B9C"/>
    <w:rsid w:val="00DE3C70"/>
    <w:rsid w:val="00DF27E5"/>
    <w:rsid w:val="00E07910"/>
    <w:rsid w:val="00E12420"/>
    <w:rsid w:val="00E522B2"/>
    <w:rsid w:val="00E877E4"/>
    <w:rsid w:val="00F321EA"/>
    <w:rsid w:val="00F60DD5"/>
    <w:rsid w:val="00F65B7C"/>
    <w:rsid w:val="00F76A42"/>
    <w:rsid w:val="00FB3AFA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17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locked/>
    <w:rsid w:val="00C33776"/>
    <w:pPr>
      <w:spacing w:after="0" w:line="240" w:lineRule="auto"/>
      <w:jc w:val="center"/>
      <w:outlineLvl w:val="0"/>
    </w:pPr>
    <w:rPr>
      <w:rFonts w:ascii="Times New Roman" w:hAnsi="Times New Roman"/>
      <w:b/>
      <w:bCs/>
      <w:color w:val="000000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locked/>
    <w:rsid w:val="00C33776"/>
    <w:pPr>
      <w:spacing w:after="0" w:line="240" w:lineRule="auto"/>
      <w:jc w:val="center"/>
      <w:outlineLvl w:val="1"/>
    </w:pPr>
    <w:rPr>
      <w:rFonts w:ascii="Times New Roman" w:hAnsi="Times New Roman"/>
      <w:b/>
      <w:bCs/>
      <w:color w:val="00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5B7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5B7C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western">
    <w:name w:val="western"/>
    <w:basedOn w:val="Normal"/>
    <w:uiPriority w:val="99"/>
    <w:rsid w:val="00C33776"/>
    <w:pPr>
      <w:spacing w:before="100" w:beforeAutospacing="1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rsid w:val="003D75A1"/>
    <w:pPr>
      <w:spacing w:before="100" w:beforeAutospacing="1" w:after="100" w:afterAutospacing="1" w:line="240" w:lineRule="auto"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40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317</TotalTime>
  <Pages>2</Pages>
  <Words>449</Words>
  <Characters>2565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ФБУ ИЗ-68/4</dc:creator>
  <cp:keywords/>
  <dc:description/>
  <cp:lastModifiedBy>comp5</cp:lastModifiedBy>
  <cp:revision>36</cp:revision>
  <cp:lastPrinted>2022-12-16T05:29:00Z</cp:lastPrinted>
  <dcterms:created xsi:type="dcterms:W3CDTF">2014-06-11T11:04:00Z</dcterms:created>
  <dcterms:modified xsi:type="dcterms:W3CDTF">2022-12-22T06:04:00Z</dcterms:modified>
</cp:coreProperties>
</file>